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A32" w:rsidRDefault="00C20A32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  <w:bookmarkStart w:id="0" w:name="_GoBack"/>
      <w:bookmarkEnd w:id="0"/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4B32D2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Графическая часть</w:t>
      </w:r>
    </w:p>
    <w:sectPr w:rsidR="00B641B3" w:rsidSect="0089759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282" w:bottom="284" w:left="1418" w:header="346" w:footer="284" w:gutter="0"/>
      <w:pg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516" w:rsidRDefault="00C03516">
      <w:r>
        <w:separator/>
      </w:r>
    </w:p>
  </w:endnote>
  <w:endnote w:type="continuationSeparator" w:id="0">
    <w:p w:rsidR="00C03516" w:rsidRDefault="00C03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Чертежный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5E1F8E">
    <w:pPr>
      <w:pStyle w:val="a5"/>
    </w:pPr>
  </w:p>
  <w:p w:rsidR="005E1F8E" w:rsidRDefault="005E1F8E">
    <w:pPr>
      <w:pStyle w:val="a5"/>
    </w:pPr>
  </w:p>
  <w:p w:rsidR="005E1F8E" w:rsidRDefault="002C3869" w:rsidP="009011C8">
    <w:pPr>
      <w:pStyle w:val="a5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4656" behindDoc="0" locked="1" layoutInCell="1" allowOverlap="1">
              <wp:simplePos x="0" y="0"/>
              <wp:positionH relativeFrom="column">
                <wp:posOffset>-441960</wp:posOffset>
              </wp:positionH>
              <wp:positionV relativeFrom="page">
                <wp:posOffset>7459980</wp:posOffset>
              </wp:positionV>
              <wp:extent cx="431165" cy="3060065"/>
              <wp:effectExtent l="15240" t="20955" r="20320" b="14605"/>
              <wp:wrapNone/>
              <wp:docPr id="3" name="Group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4" name="Line 35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Text Box 36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6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  <w:szCs w:val="22"/>
                              </w:rPr>
                            </w:pPr>
                            <w:r w:rsidRPr="00BA34EE">
                              <w:rPr>
                                <w:i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7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4" o:spid="_x0000_s1027" style="position:absolute;left:0;text-align:left;margin-left:-34.8pt;margin-top:587.4pt;width:33.95pt;height:240.95pt;z-index:251654656;mso-position-vertical-relative:page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">
              <v:line id="Line 35" o:spid="_x0000_s1028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9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cesQA&#10;AADaAAAADwAAAGRycy9kb3ducmV2LnhtbESPUUvDMBSF34X9h3AHvrlEQ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ZHHr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Подпись и дата</w:t>
                      </w:r>
                    </w:p>
                  </w:txbxContent>
                </v:textbox>
              </v:shape>
              <v:shape id="Text Box 37" o:spid="_x0000_s1030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CDcQA&#10;AADaAAAADwAAAGRycy9kb3ducmV2LnhtbESPUWvCMBSF3wf7D+EO9jaT7UGkM4qIA6lTZucPuDbX&#10;ttjc1CSzdb9+GQz2eDjnfIcznQ+2FVfyoXGs4XmkQBCXzjRcaTh8vj1NQISIbLB1TBpuFGA+u7+b&#10;YmZcz3u6FrESCcIhQw11jF0mZShrshhGriNO3sl5izFJX0njsU9w28oXpcbSYsNpocaOljWV5+LL&#10;atgpvkyKjf/Id73art6/j3l+3Gj9+DAsXkFEGuJ/+K+9NhrG8Hsl3QA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gg3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  <w:szCs w:val="22"/>
                        </w:rPr>
                      </w:pPr>
                      <w:r w:rsidRPr="00BA34EE">
                        <w:rPr>
                          <w:i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8" o:spid="_x0000_s1031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nlsUA&#10;AADaAAAADwAAAGRycy9kb3ducmV2LnhtbESPUUvDMBSF34X9h3AHvrlEH3R0y8aQDaTTMbv9gLvm&#10;ri1rbmoS1+qvN4Lg4+Gc8x3OfDnYVlzJh8axhvuJAkFcOtNwpeF42NxNQYSIbLB1TBq+KMByMbqZ&#10;Y2Zcz+90LWIlEoRDhhrqGLtMylDWZDFMXEecvLPzFmOSvpLGY5/gtpUPSj1Kiw2nhRo7eq6pvBSf&#10;VsNO8ce02Pp9vuvV2/r1+5Tnp63Wt+NhNQMRaYj/4b/2i9HwBL9X0g2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RyeWxQAAANo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Взам. инв. №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>
              <wp:simplePos x="0" y="0"/>
              <wp:positionH relativeFrom="column">
                <wp:posOffset>-17780</wp:posOffset>
              </wp:positionH>
              <wp:positionV relativeFrom="page">
                <wp:posOffset>9977120</wp:posOffset>
              </wp:positionV>
              <wp:extent cx="6512560" cy="539750"/>
              <wp:effectExtent l="1270" t="4445" r="1270" b="0"/>
              <wp:wrapNone/>
              <wp:docPr id="2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256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13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0"/>
                            <w:gridCol w:w="510"/>
                            <w:gridCol w:w="567"/>
                            <w:gridCol w:w="680"/>
                            <w:gridCol w:w="851"/>
                            <w:gridCol w:w="502"/>
                            <w:gridCol w:w="6056"/>
                            <w:gridCol w:w="537"/>
                          </w:tblGrid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112995">
                                <w:pPr>
                                  <w:pStyle w:val="16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7809/2016-</w:t>
                                </w:r>
                                <w:r w:rsidR="00112995">
                                  <w:rPr>
                                    <w:i/>
                                  </w:rPr>
                                  <w:t>С</w:t>
                                </w:r>
                                <w:r>
                                  <w:rPr>
                                    <w:i/>
                                  </w:rPr>
                                  <w:t>Т</w:t>
                                </w:r>
                              </w:p>
                            </w:tc>
                            <w:tc>
                              <w:tcPr>
                                <w:tcW w:w="53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noProof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 w:val="restart"/>
                                <w:tcBorders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1516A1" w:rsidP="004E65C6">
                                <w:pPr>
                                  <w:pStyle w:val="12"/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instrText xml:space="preserve"> PAGE </w:instrTex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065EE9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>4</w: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:rsidR="005E1F8E" w:rsidRPr="00BA34EE" w:rsidRDefault="005E1F8E" w:rsidP="004E65C6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32" type="#_x0000_t202" style="position:absolute;left:0;text-align:left;margin-left:-1.4pt;margin-top:785.6pt;width:512.8pt;height:4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13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0"/>
                      <w:gridCol w:w="510"/>
                      <w:gridCol w:w="567"/>
                      <w:gridCol w:w="680"/>
                      <w:gridCol w:w="851"/>
                      <w:gridCol w:w="502"/>
                      <w:gridCol w:w="6056"/>
                      <w:gridCol w:w="537"/>
                    </w:tblGrid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top w:val="single" w:sz="18" w:space="0" w:color="auto"/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42304F" w:rsidP="00112995">
                          <w:pPr>
                            <w:pStyle w:val="16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7809/2016-</w:t>
                          </w:r>
                          <w:r w:rsidR="00112995">
                            <w:rPr>
                              <w:i/>
                            </w:rPr>
                            <w:t>С</w:t>
                          </w:r>
                          <w:r>
                            <w:rPr>
                              <w:i/>
                            </w:rPr>
                            <w:t>Т</w:t>
                          </w:r>
                        </w:p>
                      </w:tc>
                      <w:tc>
                        <w:tcPr>
                          <w:tcW w:w="53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noProof/>
                            </w:rPr>
                          </w:pPr>
                          <w:r w:rsidRPr="00BA34EE">
                            <w:rPr>
                              <w:i/>
                              <w:noProof/>
                            </w:rPr>
                            <w:t>Лист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 w:val="restart"/>
                          <w:tcBorders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1516A1" w:rsidP="004E65C6">
                          <w:pPr>
                            <w:pStyle w:val="12"/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</w:pP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begin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65EE9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1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8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02" w:type="dxa"/>
                          <w:tcBorders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</w:tr>
                  </w:tbl>
                  <w:p w:rsidR="005E1F8E" w:rsidRPr="00BA34EE" w:rsidRDefault="005E1F8E" w:rsidP="004E65C6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Pr="002125D0" w:rsidRDefault="005E1F8E" w:rsidP="00990441">
    <w:pPr>
      <w:pStyle w:val="a5"/>
      <w:ind w:left="1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516" w:rsidRDefault="00C03516">
      <w:r>
        <w:separator/>
      </w:r>
    </w:p>
  </w:footnote>
  <w:footnote w:type="continuationSeparator" w:id="0">
    <w:p w:rsidR="00C03516" w:rsidRDefault="00C03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2C3869">
    <w:pPr>
      <w:pStyle w:val="a7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column">
                <wp:posOffset>-299085</wp:posOffset>
              </wp:positionH>
              <wp:positionV relativeFrom="page">
                <wp:posOffset>208915</wp:posOffset>
              </wp:positionV>
              <wp:extent cx="288290" cy="7247255"/>
              <wp:effectExtent l="0" t="0" r="1270" b="1905"/>
              <wp:wrapNone/>
              <wp:docPr id="8" name="Text 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7247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CD62AD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7" o:spid="_x0000_s1026" type="#_x0000_t202" style="position:absolute;left:0;text-align:left;margin-left:-23.55pt;margin-top:16.45pt;width:22.7pt;height:570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" filled="f" stroked="f">
              <v:textbox style="layout-flow:vertical;mso-layout-flow-alt:bottom-to-top" inset="0,0,0,1mm">
                <w:txbxContent>
                  <w:p w:rsidR="005E1F8E" w:rsidRPr="00A7712C" w:rsidRDefault="005E1F8E" w:rsidP="00CD62AD">
                    <w:pPr>
                      <w:ind w:right="-60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:rsidR="005E1F8E" w:rsidRPr="007453B7" w:rsidRDefault="005E1F8E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2C3869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-302260</wp:posOffset>
              </wp:positionH>
              <wp:positionV relativeFrom="paragraph">
                <wp:posOffset>5080</wp:posOffset>
              </wp:positionV>
              <wp:extent cx="288290" cy="4848225"/>
              <wp:effectExtent l="2540" t="0" r="4445" b="4445"/>
              <wp:wrapNone/>
              <wp:docPr id="1" name="Text 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484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BB04AB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8" o:spid="_x0000_s1033" type="#_x0000_t202" style="position:absolute;left:0;text-align:left;margin-left:-23.8pt;margin-top:.4pt;width:22.7pt;height:38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" filled="f" stroked="f">
              <v:textbox style="layout-flow:vertical;mso-layout-flow-alt:bottom-to-top" inset="0,0,0,1mm">
                <w:txbxContent>
                  <w:p w:rsidR="005E1F8E" w:rsidRPr="00A7712C" w:rsidRDefault="005E1F8E" w:rsidP="00BB04AB">
                    <w:pPr>
                      <w:ind w:right="-60"/>
                    </w:pPr>
                  </w:p>
                </w:txbxContent>
              </v:textbox>
            </v:shape>
          </w:pict>
        </mc:Fallback>
      </mc:AlternateContent>
    </w:r>
  </w:p>
  <w:p w:rsidR="005E1F8E" w:rsidRPr="007453B7" w:rsidRDefault="005E1F8E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60A79"/>
    <w:multiLevelType w:val="hybridMultilevel"/>
    <w:tmpl w:val="0002A9F2"/>
    <w:lvl w:ilvl="0" w:tplc="16622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B9D442F"/>
    <w:multiLevelType w:val="hybridMultilevel"/>
    <w:tmpl w:val="3676A400"/>
    <w:lvl w:ilvl="0" w:tplc="292A82D2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2">
    <w:nsid w:val="0C69403C"/>
    <w:multiLevelType w:val="singleLevel"/>
    <w:tmpl w:val="F15857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29D93775"/>
    <w:multiLevelType w:val="hybridMultilevel"/>
    <w:tmpl w:val="FA786208"/>
    <w:lvl w:ilvl="0" w:tplc="ECB212C8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3E350F"/>
    <w:multiLevelType w:val="hybridMultilevel"/>
    <w:tmpl w:val="6C580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7719D"/>
    <w:multiLevelType w:val="hybridMultilevel"/>
    <w:tmpl w:val="BFC4493C"/>
    <w:lvl w:ilvl="0" w:tplc="9304A19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44E377E9"/>
    <w:multiLevelType w:val="hybridMultilevel"/>
    <w:tmpl w:val="0D12EE24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7">
    <w:nsid w:val="45767641"/>
    <w:multiLevelType w:val="hybridMultilevel"/>
    <w:tmpl w:val="AF32A436"/>
    <w:lvl w:ilvl="0" w:tplc="91EA4BE0">
      <w:start w:val="1"/>
      <w:numFmt w:val="decimal"/>
      <w:lvlText w:val="%1"/>
      <w:lvlJc w:val="center"/>
      <w:pPr>
        <w:tabs>
          <w:tab w:val="num" w:pos="1383"/>
        </w:tabs>
        <w:ind w:left="36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EB1B99"/>
    <w:multiLevelType w:val="hybridMultilevel"/>
    <w:tmpl w:val="EEE420CC"/>
    <w:lvl w:ilvl="0" w:tplc="FFFFFFFF">
      <w:start w:val="1"/>
      <w:numFmt w:val="bullet"/>
      <w:pStyle w:val="a"/>
      <w:lvlText w:val=""/>
      <w:lvlJc w:val="left"/>
      <w:pPr>
        <w:tabs>
          <w:tab w:val="num" w:pos="-31680"/>
        </w:tabs>
        <w:ind w:left="-32767" w:firstLine="0"/>
      </w:pPr>
      <w:rPr>
        <w:rFonts w:ascii="Symbol" w:hAnsi="Symbol" w:hint="default"/>
      </w:rPr>
    </w:lvl>
    <w:lvl w:ilvl="1" w:tplc="24F05F1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EC0B62"/>
    <w:multiLevelType w:val="multilevel"/>
    <w:tmpl w:val="784214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0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6E655746"/>
    <w:multiLevelType w:val="multilevel"/>
    <w:tmpl w:val="BBD212F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3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pStyle w:val="4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1">
    <w:nsid w:val="73AB2F30"/>
    <w:multiLevelType w:val="multilevel"/>
    <w:tmpl w:val="BBD212F0"/>
    <w:lvl w:ilvl="0">
      <w:start w:val="1"/>
      <w:numFmt w:val="decimal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2">
    <w:nsid w:val="7C3B46D6"/>
    <w:multiLevelType w:val="singleLevel"/>
    <w:tmpl w:val="6490484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0"/>
  </w:num>
  <w:num w:numId="5">
    <w:abstractNumId w:val="11"/>
  </w:num>
  <w:num w:numId="6">
    <w:abstractNumId w:val="8"/>
  </w:num>
  <w:num w:numId="7">
    <w:abstractNumId w:val="8"/>
  </w:num>
  <w:num w:numId="8">
    <w:abstractNumId w:val="8"/>
  </w:num>
  <w:num w:numId="9">
    <w:abstractNumId w:val="10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1"/>
  </w:num>
  <w:num w:numId="19">
    <w:abstractNumId w:val="5"/>
  </w:num>
  <w:num w:numId="20">
    <w:abstractNumId w:val="6"/>
  </w:num>
  <w:num w:numId="21">
    <w:abstractNumId w:val="9"/>
  </w:num>
  <w:num w:numId="22">
    <w:abstractNumId w:val="3"/>
  </w:num>
  <w:num w:numId="23">
    <w:abstractNumId w:val="12"/>
  </w:num>
  <w:num w:numId="24">
    <w:abstractNumId w:val="2"/>
  </w:num>
  <w:num w:numId="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doNotHyphenateCaps/>
  <w:drawingGridHorizontalSpacing w:val="181"/>
  <w:drawingGridVerticalSpacing w:val="181"/>
  <w:noPunctuationKerning/>
  <w:characterSpacingControl w:val="doNotCompress"/>
  <w:hdrShapeDefaults>
    <o:shapedefaults v:ext="edit" spidmax="2150">
      <o:colormenu v:ext="edit" fillcolor="none" strokecolor="none [3213]"/>
    </o:shapedefaults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B4"/>
    <w:rsid w:val="0000126D"/>
    <w:rsid w:val="00003C67"/>
    <w:rsid w:val="00004790"/>
    <w:rsid w:val="00006883"/>
    <w:rsid w:val="0000692B"/>
    <w:rsid w:val="00010106"/>
    <w:rsid w:val="0001344D"/>
    <w:rsid w:val="00013865"/>
    <w:rsid w:val="00015EC4"/>
    <w:rsid w:val="00017664"/>
    <w:rsid w:val="00017F39"/>
    <w:rsid w:val="00020E4F"/>
    <w:rsid w:val="000214E5"/>
    <w:rsid w:val="000224F9"/>
    <w:rsid w:val="0003242F"/>
    <w:rsid w:val="00034E05"/>
    <w:rsid w:val="000376DC"/>
    <w:rsid w:val="00043151"/>
    <w:rsid w:val="00045FEE"/>
    <w:rsid w:val="00047944"/>
    <w:rsid w:val="0005162B"/>
    <w:rsid w:val="0005422C"/>
    <w:rsid w:val="00054838"/>
    <w:rsid w:val="000553CC"/>
    <w:rsid w:val="00055501"/>
    <w:rsid w:val="00060435"/>
    <w:rsid w:val="00061182"/>
    <w:rsid w:val="0006120E"/>
    <w:rsid w:val="00061B37"/>
    <w:rsid w:val="00064E0F"/>
    <w:rsid w:val="00065EE9"/>
    <w:rsid w:val="00066E20"/>
    <w:rsid w:val="00076690"/>
    <w:rsid w:val="00077E06"/>
    <w:rsid w:val="00082F08"/>
    <w:rsid w:val="00084E58"/>
    <w:rsid w:val="00085CB4"/>
    <w:rsid w:val="0009054F"/>
    <w:rsid w:val="00092AE0"/>
    <w:rsid w:val="00092F82"/>
    <w:rsid w:val="00093F8C"/>
    <w:rsid w:val="00094198"/>
    <w:rsid w:val="00095C0C"/>
    <w:rsid w:val="0009751B"/>
    <w:rsid w:val="000A17F9"/>
    <w:rsid w:val="000A44F7"/>
    <w:rsid w:val="000A52CF"/>
    <w:rsid w:val="000B2181"/>
    <w:rsid w:val="000B6E5B"/>
    <w:rsid w:val="000C0567"/>
    <w:rsid w:val="000C1DE4"/>
    <w:rsid w:val="000C2913"/>
    <w:rsid w:val="000C54F1"/>
    <w:rsid w:val="000C572E"/>
    <w:rsid w:val="000C7691"/>
    <w:rsid w:val="000E1C76"/>
    <w:rsid w:val="000F0EF2"/>
    <w:rsid w:val="000F24CA"/>
    <w:rsid w:val="000F671E"/>
    <w:rsid w:val="000F7ABA"/>
    <w:rsid w:val="0010026C"/>
    <w:rsid w:val="00100991"/>
    <w:rsid w:val="00101C10"/>
    <w:rsid w:val="00103926"/>
    <w:rsid w:val="00112995"/>
    <w:rsid w:val="0011372C"/>
    <w:rsid w:val="00113DCE"/>
    <w:rsid w:val="00113E8B"/>
    <w:rsid w:val="00117D47"/>
    <w:rsid w:val="001224F5"/>
    <w:rsid w:val="00125B55"/>
    <w:rsid w:val="00126381"/>
    <w:rsid w:val="00131780"/>
    <w:rsid w:val="00134121"/>
    <w:rsid w:val="0013416B"/>
    <w:rsid w:val="0013550D"/>
    <w:rsid w:val="00136A5F"/>
    <w:rsid w:val="00136E80"/>
    <w:rsid w:val="00137DC8"/>
    <w:rsid w:val="001438C8"/>
    <w:rsid w:val="00143B0B"/>
    <w:rsid w:val="00143E7C"/>
    <w:rsid w:val="00144899"/>
    <w:rsid w:val="001450D2"/>
    <w:rsid w:val="001457B9"/>
    <w:rsid w:val="001516A1"/>
    <w:rsid w:val="001517B1"/>
    <w:rsid w:val="00155D6E"/>
    <w:rsid w:val="0016045C"/>
    <w:rsid w:val="001605D3"/>
    <w:rsid w:val="00165D09"/>
    <w:rsid w:val="00170267"/>
    <w:rsid w:val="00176269"/>
    <w:rsid w:val="0018280F"/>
    <w:rsid w:val="0018377D"/>
    <w:rsid w:val="001855DD"/>
    <w:rsid w:val="00185EAB"/>
    <w:rsid w:val="0018606C"/>
    <w:rsid w:val="00186C2C"/>
    <w:rsid w:val="00187B66"/>
    <w:rsid w:val="00196A3C"/>
    <w:rsid w:val="00196B07"/>
    <w:rsid w:val="00197310"/>
    <w:rsid w:val="00197C32"/>
    <w:rsid w:val="001A3354"/>
    <w:rsid w:val="001A6FC7"/>
    <w:rsid w:val="001A7BD1"/>
    <w:rsid w:val="001B14CF"/>
    <w:rsid w:val="001B2226"/>
    <w:rsid w:val="001B470F"/>
    <w:rsid w:val="001C0DA2"/>
    <w:rsid w:val="001C143D"/>
    <w:rsid w:val="001C294D"/>
    <w:rsid w:val="001C4419"/>
    <w:rsid w:val="001C53CA"/>
    <w:rsid w:val="001C59CE"/>
    <w:rsid w:val="001D38B7"/>
    <w:rsid w:val="001D78F6"/>
    <w:rsid w:val="001E030B"/>
    <w:rsid w:val="001E2BBC"/>
    <w:rsid w:val="001E4935"/>
    <w:rsid w:val="001E507B"/>
    <w:rsid w:val="001E5687"/>
    <w:rsid w:val="001E59F1"/>
    <w:rsid w:val="001E71D2"/>
    <w:rsid w:val="001E7990"/>
    <w:rsid w:val="001F21C8"/>
    <w:rsid w:val="001F3F8D"/>
    <w:rsid w:val="001F5F4A"/>
    <w:rsid w:val="002028C9"/>
    <w:rsid w:val="00203EDD"/>
    <w:rsid w:val="002040F5"/>
    <w:rsid w:val="00204373"/>
    <w:rsid w:val="00206949"/>
    <w:rsid w:val="002100EA"/>
    <w:rsid w:val="0021204B"/>
    <w:rsid w:val="002120B7"/>
    <w:rsid w:val="002125D0"/>
    <w:rsid w:val="00214BE5"/>
    <w:rsid w:val="00215070"/>
    <w:rsid w:val="00215975"/>
    <w:rsid w:val="00216C45"/>
    <w:rsid w:val="00220EF6"/>
    <w:rsid w:val="00220F65"/>
    <w:rsid w:val="002212C5"/>
    <w:rsid w:val="002219BD"/>
    <w:rsid w:val="00222C33"/>
    <w:rsid w:val="00222F4A"/>
    <w:rsid w:val="002233B0"/>
    <w:rsid w:val="00223C03"/>
    <w:rsid w:val="0022435F"/>
    <w:rsid w:val="00225459"/>
    <w:rsid w:val="00226F87"/>
    <w:rsid w:val="00227E21"/>
    <w:rsid w:val="00230BD7"/>
    <w:rsid w:val="00230C1F"/>
    <w:rsid w:val="0023167D"/>
    <w:rsid w:val="00232518"/>
    <w:rsid w:val="002335E6"/>
    <w:rsid w:val="0023411D"/>
    <w:rsid w:val="0023664D"/>
    <w:rsid w:val="0024719A"/>
    <w:rsid w:val="00253AA1"/>
    <w:rsid w:val="00253F4D"/>
    <w:rsid w:val="00253F95"/>
    <w:rsid w:val="00255206"/>
    <w:rsid w:val="00260D00"/>
    <w:rsid w:val="00260F68"/>
    <w:rsid w:val="00266E27"/>
    <w:rsid w:val="00267C0A"/>
    <w:rsid w:val="00270984"/>
    <w:rsid w:val="00270B34"/>
    <w:rsid w:val="00273A2A"/>
    <w:rsid w:val="00273C91"/>
    <w:rsid w:val="00276664"/>
    <w:rsid w:val="00277AF0"/>
    <w:rsid w:val="00281E6D"/>
    <w:rsid w:val="00284512"/>
    <w:rsid w:val="00284745"/>
    <w:rsid w:val="00296087"/>
    <w:rsid w:val="00296C4B"/>
    <w:rsid w:val="00297038"/>
    <w:rsid w:val="002A07B9"/>
    <w:rsid w:val="002A10BC"/>
    <w:rsid w:val="002A1DFE"/>
    <w:rsid w:val="002A3637"/>
    <w:rsid w:val="002A40EF"/>
    <w:rsid w:val="002A6F79"/>
    <w:rsid w:val="002A718F"/>
    <w:rsid w:val="002A72F2"/>
    <w:rsid w:val="002A7BD4"/>
    <w:rsid w:val="002B0FF6"/>
    <w:rsid w:val="002B159C"/>
    <w:rsid w:val="002B29E9"/>
    <w:rsid w:val="002B54EC"/>
    <w:rsid w:val="002B7C9A"/>
    <w:rsid w:val="002C1493"/>
    <w:rsid w:val="002C3869"/>
    <w:rsid w:val="002C47E1"/>
    <w:rsid w:val="002C5A94"/>
    <w:rsid w:val="002C78B0"/>
    <w:rsid w:val="002D040A"/>
    <w:rsid w:val="002D189A"/>
    <w:rsid w:val="002D31C6"/>
    <w:rsid w:val="002D4EE7"/>
    <w:rsid w:val="002E0142"/>
    <w:rsid w:val="002E2365"/>
    <w:rsid w:val="002E4C42"/>
    <w:rsid w:val="002F0F62"/>
    <w:rsid w:val="002F2EDD"/>
    <w:rsid w:val="00301E69"/>
    <w:rsid w:val="003070A9"/>
    <w:rsid w:val="00307DE9"/>
    <w:rsid w:val="00311A0C"/>
    <w:rsid w:val="003246D1"/>
    <w:rsid w:val="00324788"/>
    <w:rsid w:val="00327F62"/>
    <w:rsid w:val="00332ECB"/>
    <w:rsid w:val="00336937"/>
    <w:rsid w:val="0034111A"/>
    <w:rsid w:val="00343144"/>
    <w:rsid w:val="00347D64"/>
    <w:rsid w:val="00354AC7"/>
    <w:rsid w:val="00356CBF"/>
    <w:rsid w:val="003602F5"/>
    <w:rsid w:val="0036431C"/>
    <w:rsid w:val="00364F4B"/>
    <w:rsid w:val="003658A9"/>
    <w:rsid w:val="003663B2"/>
    <w:rsid w:val="00366834"/>
    <w:rsid w:val="00370821"/>
    <w:rsid w:val="0037598F"/>
    <w:rsid w:val="003763FF"/>
    <w:rsid w:val="00381F0F"/>
    <w:rsid w:val="0038336C"/>
    <w:rsid w:val="003861B0"/>
    <w:rsid w:val="00392B40"/>
    <w:rsid w:val="00394E16"/>
    <w:rsid w:val="003964C5"/>
    <w:rsid w:val="003A1069"/>
    <w:rsid w:val="003A4A20"/>
    <w:rsid w:val="003A7D36"/>
    <w:rsid w:val="003B1C53"/>
    <w:rsid w:val="003B22DD"/>
    <w:rsid w:val="003B6758"/>
    <w:rsid w:val="003B7865"/>
    <w:rsid w:val="003C1241"/>
    <w:rsid w:val="003C6FB3"/>
    <w:rsid w:val="003C719B"/>
    <w:rsid w:val="003C7822"/>
    <w:rsid w:val="003D3C2A"/>
    <w:rsid w:val="003E0F18"/>
    <w:rsid w:val="003E511D"/>
    <w:rsid w:val="003F1717"/>
    <w:rsid w:val="004041F8"/>
    <w:rsid w:val="00406436"/>
    <w:rsid w:val="00413989"/>
    <w:rsid w:val="00413E9B"/>
    <w:rsid w:val="00414D44"/>
    <w:rsid w:val="00416A99"/>
    <w:rsid w:val="00416E94"/>
    <w:rsid w:val="00417378"/>
    <w:rsid w:val="00422C34"/>
    <w:rsid w:val="0042304F"/>
    <w:rsid w:val="004259E6"/>
    <w:rsid w:val="00425C0F"/>
    <w:rsid w:val="004304C3"/>
    <w:rsid w:val="00431CBD"/>
    <w:rsid w:val="00432B6D"/>
    <w:rsid w:val="00434758"/>
    <w:rsid w:val="00437FA5"/>
    <w:rsid w:val="004402C1"/>
    <w:rsid w:val="00441040"/>
    <w:rsid w:val="00445456"/>
    <w:rsid w:val="00451176"/>
    <w:rsid w:val="0045217F"/>
    <w:rsid w:val="00452ACD"/>
    <w:rsid w:val="00453098"/>
    <w:rsid w:val="0046278B"/>
    <w:rsid w:val="004661C8"/>
    <w:rsid w:val="00475196"/>
    <w:rsid w:val="0047630D"/>
    <w:rsid w:val="004774BB"/>
    <w:rsid w:val="004827C5"/>
    <w:rsid w:val="004853F5"/>
    <w:rsid w:val="00487511"/>
    <w:rsid w:val="0048751D"/>
    <w:rsid w:val="0049101B"/>
    <w:rsid w:val="0049315C"/>
    <w:rsid w:val="0049356E"/>
    <w:rsid w:val="00494231"/>
    <w:rsid w:val="00495282"/>
    <w:rsid w:val="00496D25"/>
    <w:rsid w:val="00497F0F"/>
    <w:rsid w:val="004A1DA7"/>
    <w:rsid w:val="004A463F"/>
    <w:rsid w:val="004A4F7A"/>
    <w:rsid w:val="004A5886"/>
    <w:rsid w:val="004A63B7"/>
    <w:rsid w:val="004B106A"/>
    <w:rsid w:val="004B1DBE"/>
    <w:rsid w:val="004B2858"/>
    <w:rsid w:val="004B32D2"/>
    <w:rsid w:val="004B5770"/>
    <w:rsid w:val="004B621E"/>
    <w:rsid w:val="004B7503"/>
    <w:rsid w:val="004C0BB6"/>
    <w:rsid w:val="004C332F"/>
    <w:rsid w:val="004C7B64"/>
    <w:rsid w:val="004E25EA"/>
    <w:rsid w:val="004E51EF"/>
    <w:rsid w:val="004E57FE"/>
    <w:rsid w:val="004E5B5E"/>
    <w:rsid w:val="004E6433"/>
    <w:rsid w:val="004E65C6"/>
    <w:rsid w:val="004E7CF0"/>
    <w:rsid w:val="004F209A"/>
    <w:rsid w:val="004F24A0"/>
    <w:rsid w:val="004F645D"/>
    <w:rsid w:val="004F6EBD"/>
    <w:rsid w:val="005069C9"/>
    <w:rsid w:val="005105E9"/>
    <w:rsid w:val="005126DF"/>
    <w:rsid w:val="00512A27"/>
    <w:rsid w:val="00513E51"/>
    <w:rsid w:val="00514298"/>
    <w:rsid w:val="0051539E"/>
    <w:rsid w:val="0052010F"/>
    <w:rsid w:val="005321DD"/>
    <w:rsid w:val="00534257"/>
    <w:rsid w:val="0053433E"/>
    <w:rsid w:val="00534E1C"/>
    <w:rsid w:val="005350CB"/>
    <w:rsid w:val="00536FC4"/>
    <w:rsid w:val="00542B14"/>
    <w:rsid w:val="005452BF"/>
    <w:rsid w:val="0054616C"/>
    <w:rsid w:val="00551244"/>
    <w:rsid w:val="00551933"/>
    <w:rsid w:val="00554F31"/>
    <w:rsid w:val="00556935"/>
    <w:rsid w:val="00557DFD"/>
    <w:rsid w:val="00560870"/>
    <w:rsid w:val="00572DF2"/>
    <w:rsid w:val="00573DFC"/>
    <w:rsid w:val="00576F74"/>
    <w:rsid w:val="005820F9"/>
    <w:rsid w:val="00583992"/>
    <w:rsid w:val="00585784"/>
    <w:rsid w:val="00587E6E"/>
    <w:rsid w:val="00587F94"/>
    <w:rsid w:val="0059274C"/>
    <w:rsid w:val="005A22C7"/>
    <w:rsid w:val="005A2BE0"/>
    <w:rsid w:val="005A5DC0"/>
    <w:rsid w:val="005A6AF4"/>
    <w:rsid w:val="005B0568"/>
    <w:rsid w:val="005B0854"/>
    <w:rsid w:val="005B257D"/>
    <w:rsid w:val="005B760F"/>
    <w:rsid w:val="005B7E00"/>
    <w:rsid w:val="005D01B4"/>
    <w:rsid w:val="005D184F"/>
    <w:rsid w:val="005D36A9"/>
    <w:rsid w:val="005D40B9"/>
    <w:rsid w:val="005D734A"/>
    <w:rsid w:val="005E0D7C"/>
    <w:rsid w:val="005E1F8E"/>
    <w:rsid w:val="005E21FD"/>
    <w:rsid w:val="005E3E0C"/>
    <w:rsid w:val="005E3E36"/>
    <w:rsid w:val="005E699D"/>
    <w:rsid w:val="005F0A2D"/>
    <w:rsid w:val="005F1D45"/>
    <w:rsid w:val="005F428D"/>
    <w:rsid w:val="005F53A5"/>
    <w:rsid w:val="00605065"/>
    <w:rsid w:val="00605C23"/>
    <w:rsid w:val="00606357"/>
    <w:rsid w:val="006071FC"/>
    <w:rsid w:val="00607F4F"/>
    <w:rsid w:val="00610A62"/>
    <w:rsid w:val="00611087"/>
    <w:rsid w:val="00614B62"/>
    <w:rsid w:val="00615182"/>
    <w:rsid w:val="0061538B"/>
    <w:rsid w:val="00615FB6"/>
    <w:rsid w:val="006171DC"/>
    <w:rsid w:val="006237D1"/>
    <w:rsid w:val="00626C53"/>
    <w:rsid w:val="00626EF7"/>
    <w:rsid w:val="00633834"/>
    <w:rsid w:val="006377FC"/>
    <w:rsid w:val="00641804"/>
    <w:rsid w:val="00643123"/>
    <w:rsid w:val="00644D60"/>
    <w:rsid w:val="006457D8"/>
    <w:rsid w:val="00646981"/>
    <w:rsid w:val="0065429B"/>
    <w:rsid w:val="006551B1"/>
    <w:rsid w:val="00661A13"/>
    <w:rsid w:val="00664B86"/>
    <w:rsid w:val="0066799A"/>
    <w:rsid w:val="00670360"/>
    <w:rsid w:val="00673806"/>
    <w:rsid w:val="006775DD"/>
    <w:rsid w:val="00677855"/>
    <w:rsid w:val="00677CA8"/>
    <w:rsid w:val="006838C3"/>
    <w:rsid w:val="00685299"/>
    <w:rsid w:val="00686BC0"/>
    <w:rsid w:val="00687193"/>
    <w:rsid w:val="006876A8"/>
    <w:rsid w:val="00690DFB"/>
    <w:rsid w:val="006A31C5"/>
    <w:rsid w:val="006A3AF3"/>
    <w:rsid w:val="006A4254"/>
    <w:rsid w:val="006A6726"/>
    <w:rsid w:val="006A698E"/>
    <w:rsid w:val="006A6ADA"/>
    <w:rsid w:val="006B029A"/>
    <w:rsid w:val="006C00CF"/>
    <w:rsid w:val="006C0CA3"/>
    <w:rsid w:val="006C1E01"/>
    <w:rsid w:val="006C51A1"/>
    <w:rsid w:val="006D08C1"/>
    <w:rsid w:val="006D12DF"/>
    <w:rsid w:val="006D1CB4"/>
    <w:rsid w:val="006D2FDF"/>
    <w:rsid w:val="006D5957"/>
    <w:rsid w:val="006D602A"/>
    <w:rsid w:val="006D70DD"/>
    <w:rsid w:val="006D7AFC"/>
    <w:rsid w:val="006E0769"/>
    <w:rsid w:val="006E2287"/>
    <w:rsid w:val="006E2BD4"/>
    <w:rsid w:val="006E6F29"/>
    <w:rsid w:val="006F0254"/>
    <w:rsid w:val="006F643B"/>
    <w:rsid w:val="006F6E25"/>
    <w:rsid w:val="006F6F0A"/>
    <w:rsid w:val="007006EA"/>
    <w:rsid w:val="00704937"/>
    <w:rsid w:val="00705FBC"/>
    <w:rsid w:val="00711DC8"/>
    <w:rsid w:val="00712857"/>
    <w:rsid w:val="00715C6B"/>
    <w:rsid w:val="00716456"/>
    <w:rsid w:val="0071793B"/>
    <w:rsid w:val="00721094"/>
    <w:rsid w:val="007251AA"/>
    <w:rsid w:val="00731FA5"/>
    <w:rsid w:val="00733D1E"/>
    <w:rsid w:val="007351DB"/>
    <w:rsid w:val="0073657B"/>
    <w:rsid w:val="00740AE6"/>
    <w:rsid w:val="0074332D"/>
    <w:rsid w:val="00745108"/>
    <w:rsid w:val="007453B7"/>
    <w:rsid w:val="00747830"/>
    <w:rsid w:val="00757E11"/>
    <w:rsid w:val="00762FA1"/>
    <w:rsid w:val="007659E4"/>
    <w:rsid w:val="00772691"/>
    <w:rsid w:val="00772F5C"/>
    <w:rsid w:val="00773F03"/>
    <w:rsid w:val="0077690B"/>
    <w:rsid w:val="0078042F"/>
    <w:rsid w:val="00780B3D"/>
    <w:rsid w:val="00782321"/>
    <w:rsid w:val="00783279"/>
    <w:rsid w:val="007838A2"/>
    <w:rsid w:val="0078513C"/>
    <w:rsid w:val="00785B1A"/>
    <w:rsid w:val="0078632F"/>
    <w:rsid w:val="007914C6"/>
    <w:rsid w:val="00791B71"/>
    <w:rsid w:val="007972AC"/>
    <w:rsid w:val="007A1077"/>
    <w:rsid w:val="007A1C82"/>
    <w:rsid w:val="007A227E"/>
    <w:rsid w:val="007A2E01"/>
    <w:rsid w:val="007A53D1"/>
    <w:rsid w:val="007A5AE3"/>
    <w:rsid w:val="007A6FBF"/>
    <w:rsid w:val="007A71E9"/>
    <w:rsid w:val="007B0B1E"/>
    <w:rsid w:val="007B16BF"/>
    <w:rsid w:val="007B1FF8"/>
    <w:rsid w:val="007B23B4"/>
    <w:rsid w:val="007B2DE6"/>
    <w:rsid w:val="007B47AA"/>
    <w:rsid w:val="007C0A7D"/>
    <w:rsid w:val="007C4525"/>
    <w:rsid w:val="007C6474"/>
    <w:rsid w:val="007D001B"/>
    <w:rsid w:val="007D1C1C"/>
    <w:rsid w:val="007D6925"/>
    <w:rsid w:val="007E042A"/>
    <w:rsid w:val="007E3CFD"/>
    <w:rsid w:val="007E4905"/>
    <w:rsid w:val="007E4D22"/>
    <w:rsid w:val="007E54CC"/>
    <w:rsid w:val="007E5638"/>
    <w:rsid w:val="007E5781"/>
    <w:rsid w:val="007E6887"/>
    <w:rsid w:val="007E6F57"/>
    <w:rsid w:val="007F0C73"/>
    <w:rsid w:val="007F1C65"/>
    <w:rsid w:val="007F247C"/>
    <w:rsid w:val="007F2664"/>
    <w:rsid w:val="007F29A2"/>
    <w:rsid w:val="007F58D1"/>
    <w:rsid w:val="00800694"/>
    <w:rsid w:val="00803F4B"/>
    <w:rsid w:val="00805F96"/>
    <w:rsid w:val="008067A9"/>
    <w:rsid w:val="008115BB"/>
    <w:rsid w:val="00813919"/>
    <w:rsid w:val="00815348"/>
    <w:rsid w:val="00817DC0"/>
    <w:rsid w:val="008205D8"/>
    <w:rsid w:val="00822004"/>
    <w:rsid w:val="00823199"/>
    <w:rsid w:val="00824495"/>
    <w:rsid w:val="00825BB4"/>
    <w:rsid w:val="00827555"/>
    <w:rsid w:val="008308E5"/>
    <w:rsid w:val="00831210"/>
    <w:rsid w:val="00832AC8"/>
    <w:rsid w:val="00836A0A"/>
    <w:rsid w:val="00842D08"/>
    <w:rsid w:val="008432D0"/>
    <w:rsid w:val="00843571"/>
    <w:rsid w:val="00844A4D"/>
    <w:rsid w:val="0085038A"/>
    <w:rsid w:val="00851A01"/>
    <w:rsid w:val="00853B03"/>
    <w:rsid w:val="00853C2D"/>
    <w:rsid w:val="00855842"/>
    <w:rsid w:val="00857CCD"/>
    <w:rsid w:val="00861F48"/>
    <w:rsid w:val="00863864"/>
    <w:rsid w:val="008650F8"/>
    <w:rsid w:val="008702AD"/>
    <w:rsid w:val="00870D1B"/>
    <w:rsid w:val="008751B4"/>
    <w:rsid w:val="00876629"/>
    <w:rsid w:val="00877951"/>
    <w:rsid w:val="008832F2"/>
    <w:rsid w:val="00885D76"/>
    <w:rsid w:val="00886128"/>
    <w:rsid w:val="0089007F"/>
    <w:rsid w:val="0089512F"/>
    <w:rsid w:val="0089570D"/>
    <w:rsid w:val="00896DF1"/>
    <w:rsid w:val="0089759B"/>
    <w:rsid w:val="008A032F"/>
    <w:rsid w:val="008A3198"/>
    <w:rsid w:val="008A4D63"/>
    <w:rsid w:val="008A5362"/>
    <w:rsid w:val="008B6526"/>
    <w:rsid w:val="008C1C13"/>
    <w:rsid w:val="008C1CFE"/>
    <w:rsid w:val="008C1E0B"/>
    <w:rsid w:val="008C3ABD"/>
    <w:rsid w:val="008C5C8C"/>
    <w:rsid w:val="008C60EE"/>
    <w:rsid w:val="008C7625"/>
    <w:rsid w:val="008E240D"/>
    <w:rsid w:val="008E2FD9"/>
    <w:rsid w:val="008E3B96"/>
    <w:rsid w:val="008E4898"/>
    <w:rsid w:val="008E5979"/>
    <w:rsid w:val="008F4B50"/>
    <w:rsid w:val="008F58E9"/>
    <w:rsid w:val="008F7510"/>
    <w:rsid w:val="009011C8"/>
    <w:rsid w:val="00902A02"/>
    <w:rsid w:val="0090466F"/>
    <w:rsid w:val="009109C2"/>
    <w:rsid w:val="00911913"/>
    <w:rsid w:val="00912AD2"/>
    <w:rsid w:val="00913229"/>
    <w:rsid w:val="009223AD"/>
    <w:rsid w:val="00923FCB"/>
    <w:rsid w:val="009323F8"/>
    <w:rsid w:val="00941347"/>
    <w:rsid w:val="009414D0"/>
    <w:rsid w:val="00945432"/>
    <w:rsid w:val="00946B39"/>
    <w:rsid w:val="00960E34"/>
    <w:rsid w:val="00971444"/>
    <w:rsid w:val="00971F5D"/>
    <w:rsid w:val="009721CC"/>
    <w:rsid w:val="00976C52"/>
    <w:rsid w:val="009818EC"/>
    <w:rsid w:val="00982FF2"/>
    <w:rsid w:val="00984E54"/>
    <w:rsid w:val="00990441"/>
    <w:rsid w:val="00992058"/>
    <w:rsid w:val="009958B2"/>
    <w:rsid w:val="009A1BED"/>
    <w:rsid w:val="009A1CEC"/>
    <w:rsid w:val="009A1F9E"/>
    <w:rsid w:val="009A28AF"/>
    <w:rsid w:val="009A4A64"/>
    <w:rsid w:val="009A4EF7"/>
    <w:rsid w:val="009A682F"/>
    <w:rsid w:val="009A70DA"/>
    <w:rsid w:val="009B0192"/>
    <w:rsid w:val="009B0A93"/>
    <w:rsid w:val="009B5D45"/>
    <w:rsid w:val="009B6EFF"/>
    <w:rsid w:val="009C28CE"/>
    <w:rsid w:val="009D1D03"/>
    <w:rsid w:val="009D2174"/>
    <w:rsid w:val="009D50A8"/>
    <w:rsid w:val="009D564A"/>
    <w:rsid w:val="009D7901"/>
    <w:rsid w:val="009E1B83"/>
    <w:rsid w:val="009E3752"/>
    <w:rsid w:val="009F1140"/>
    <w:rsid w:val="009F161A"/>
    <w:rsid w:val="009F4404"/>
    <w:rsid w:val="009F56A1"/>
    <w:rsid w:val="00A02DE4"/>
    <w:rsid w:val="00A03255"/>
    <w:rsid w:val="00A0582C"/>
    <w:rsid w:val="00A05D9A"/>
    <w:rsid w:val="00A0605A"/>
    <w:rsid w:val="00A07A86"/>
    <w:rsid w:val="00A100E4"/>
    <w:rsid w:val="00A10690"/>
    <w:rsid w:val="00A12909"/>
    <w:rsid w:val="00A14287"/>
    <w:rsid w:val="00A16BF8"/>
    <w:rsid w:val="00A2239D"/>
    <w:rsid w:val="00A2419D"/>
    <w:rsid w:val="00A2438E"/>
    <w:rsid w:val="00A255A8"/>
    <w:rsid w:val="00A261B4"/>
    <w:rsid w:val="00A27E95"/>
    <w:rsid w:val="00A33233"/>
    <w:rsid w:val="00A406B1"/>
    <w:rsid w:val="00A40D61"/>
    <w:rsid w:val="00A46437"/>
    <w:rsid w:val="00A47248"/>
    <w:rsid w:val="00A47680"/>
    <w:rsid w:val="00A508DC"/>
    <w:rsid w:val="00A525AE"/>
    <w:rsid w:val="00A53148"/>
    <w:rsid w:val="00A53435"/>
    <w:rsid w:val="00A53C1C"/>
    <w:rsid w:val="00A627BB"/>
    <w:rsid w:val="00A67227"/>
    <w:rsid w:val="00A70BD2"/>
    <w:rsid w:val="00A71D28"/>
    <w:rsid w:val="00A728DA"/>
    <w:rsid w:val="00A72905"/>
    <w:rsid w:val="00A766BE"/>
    <w:rsid w:val="00A7712C"/>
    <w:rsid w:val="00A82DED"/>
    <w:rsid w:val="00A84D69"/>
    <w:rsid w:val="00A86429"/>
    <w:rsid w:val="00A93DA7"/>
    <w:rsid w:val="00A96786"/>
    <w:rsid w:val="00AA2F26"/>
    <w:rsid w:val="00AA5C91"/>
    <w:rsid w:val="00AA6450"/>
    <w:rsid w:val="00AB115B"/>
    <w:rsid w:val="00AB255F"/>
    <w:rsid w:val="00AB34CF"/>
    <w:rsid w:val="00AB61EE"/>
    <w:rsid w:val="00AB7196"/>
    <w:rsid w:val="00AC180B"/>
    <w:rsid w:val="00AC20C3"/>
    <w:rsid w:val="00AC22A1"/>
    <w:rsid w:val="00AC2AB9"/>
    <w:rsid w:val="00AC33DF"/>
    <w:rsid w:val="00AC4A4A"/>
    <w:rsid w:val="00AC5F98"/>
    <w:rsid w:val="00AC6DF8"/>
    <w:rsid w:val="00AC75B3"/>
    <w:rsid w:val="00AD0F7F"/>
    <w:rsid w:val="00AD4BAC"/>
    <w:rsid w:val="00AD648D"/>
    <w:rsid w:val="00AD73F7"/>
    <w:rsid w:val="00AE024E"/>
    <w:rsid w:val="00AE06A2"/>
    <w:rsid w:val="00AF219A"/>
    <w:rsid w:val="00AF44A4"/>
    <w:rsid w:val="00AF4629"/>
    <w:rsid w:val="00AF7530"/>
    <w:rsid w:val="00B01382"/>
    <w:rsid w:val="00B05A9E"/>
    <w:rsid w:val="00B05B85"/>
    <w:rsid w:val="00B05C30"/>
    <w:rsid w:val="00B0777E"/>
    <w:rsid w:val="00B077D8"/>
    <w:rsid w:val="00B13A96"/>
    <w:rsid w:val="00B16761"/>
    <w:rsid w:val="00B179D6"/>
    <w:rsid w:val="00B20735"/>
    <w:rsid w:val="00B23434"/>
    <w:rsid w:val="00B26787"/>
    <w:rsid w:val="00B26F45"/>
    <w:rsid w:val="00B34BD2"/>
    <w:rsid w:val="00B34C62"/>
    <w:rsid w:val="00B36D39"/>
    <w:rsid w:val="00B40D13"/>
    <w:rsid w:val="00B43A08"/>
    <w:rsid w:val="00B450F8"/>
    <w:rsid w:val="00B47BD7"/>
    <w:rsid w:val="00B5429B"/>
    <w:rsid w:val="00B54B03"/>
    <w:rsid w:val="00B5584D"/>
    <w:rsid w:val="00B641B3"/>
    <w:rsid w:val="00B70CF0"/>
    <w:rsid w:val="00B76D4E"/>
    <w:rsid w:val="00B77241"/>
    <w:rsid w:val="00B81944"/>
    <w:rsid w:val="00B85ED5"/>
    <w:rsid w:val="00B87917"/>
    <w:rsid w:val="00B91153"/>
    <w:rsid w:val="00B92BE8"/>
    <w:rsid w:val="00B942BE"/>
    <w:rsid w:val="00B9575E"/>
    <w:rsid w:val="00B95FB7"/>
    <w:rsid w:val="00B96266"/>
    <w:rsid w:val="00BA133B"/>
    <w:rsid w:val="00BA34EE"/>
    <w:rsid w:val="00BA37FD"/>
    <w:rsid w:val="00BA773B"/>
    <w:rsid w:val="00BB04AB"/>
    <w:rsid w:val="00BB39B8"/>
    <w:rsid w:val="00BB49EF"/>
    <w:rsid w:val="00BB5056"/>
    <w:rsid w:val="00BB67A3"/>
    <w:rsid w:val="00BB68CF"/>
    <w:rsid w:val="00BB7765"/>
    <w:rsid w:val="00BC2BE7"/>
    <w:rsid w:val="00BC5248"/>
    <w:rsid w:val="00BC77E6"/>
    <w:rsid w:val="00BD240D"/>
    <w:rsid w:val="00BD285F"/>
    <w:rsid w:val="00BD4ECB"/>
    <w:rsid w:val="00BD56BF"/>
    <w:rsid w:val="00BD56FE"/>
    <w:rsid w:val="00BD68AA"/>
    <w:rsid w:val="00BE34B1"/>
    <w:rsid w:val="00BE519D"/>
    <w:rsid w:val="00BF1BB3"/>
    <w:rsid w:val="00BF21C9"/>
    <w:rsid w:val="00BF2B36"/>
    <w:rsid w:val="00C021A7"/>
    <w:rsid w:val="00C03516"/>
    <w:rsid w:val="00C06EBE"/>
    <w:rsid w:val="00C07915"/>
    <w:rsid w:val="00C1319C"/>
    <w:rsid w:val="00C13665"/>
    <w:rsid w:val="00C13F85"/>
    <w:rsid w:val="00C14582"/>
    <w:rsid w:val="00C14E38"/>
    <w:rsid w:val="00C17BCF"/>
    <w:rsid w:val="00C20119"/>
    <w:rsid w:val="00C20A32"/>
    <w:rsid w:val="00C22331"/>
    <w:rsid w:val="00C22894"/>
    <w:rsid w:val="00C229CA"/>
    <w:rsid w:val="00C24D59"/>
    <w:rsid w:val="00C2569B"/>
    <w:rsid w:val="00C262F5"/>
    <w:rsid w:val="00C26DB0"/>
    <w:rsid w:val="00C30327"/>
    <w:rsid w:val="00C3343E"/>
    <w:rsid w:val="00C352A2"/>
    <w:rsid w:val="00C3677D"/>
    <w:rsid w:val="00C46E23"/>
    <w:rsid w:val="00C51B10"/>
    <w:rsid w:val="00C528D3"/>
    <w:rsid w:val="00C5513F"/>
    <w:rsid w:val="00C56139"/>
    <w:rsid w:val="00C6012A"/>
    <w:rsid w:val="00C60290"/>
    <w:rsid w:val="00C60BE2"/>
    <w:rsid w:val="00C62839"/>
    <w:rsid w:val="00C67600"/>
    <w:rsid w:val="00C72B38"/>
    <w:rsid w:val="00C763C5"/>
    <w:rsid w:val="00C80BA1"/>
    <w:rsid w:val="00C83AAE"/>
    <w:rsid w:val="00C87E50"/>
    <w:rsid w:val="00C90047"/>
    <w:rsid w:val="00C90A36"/>
    <w:rsid w:val="00C90E6D"/>
    <w:rsid w:val="00C9428B"/>
    <w:rsid w:val="00C945C7"/>
    <w:rsid w:val="00C94C2B"/>
    <w:rsid w:val="00C970F7"/>
    <w:rsid w:val="00CA046F"/>
    <w:rsid w:val="00CA6592"/>
    <w:rsid w:val="00CB1395"/>
    <w:rsid w:val="00CB576C"/>
    <w:rsid w:val="00CB68FB"/>
    <w:rsid w:val="00CB6D54"/>
    <w:rsid w:val="00CC26AE"/>
    <w:rsid w:val="00CC5552"/>
    <w:rsid w:val="00CD29B1"/>
    <w:rsid w:val="00CD4F00"/>
    <w:rsid w:val="00CD5DB2"/>
    <w:rsid w:val="00CD62AD"/>
    <w:rsid w:val="00CE3E35"/>
    <w:rsid w:val="00CE5D48"/>
    <w:rsid w:val="00CF22BC"/>
    <w:rsid w:val="00CF263F"/>
    <w:rsid w:val="00CF6785"/>
    <w:rsid w:val="00CF6926"/>
    <w:rsid w:val="00D00919"/>
    <w:rsid w:val="00D01182"/>
    <w:rsid w:val="00D04DA0"/>
    <w:rsid w:val="00D04E93"/>
    <w:rsid w:val="00D0724D"/>
    <w:rsid w:val="00D079D7"/>
    <w:rsid w:val="00D100BA"/>
    <w:rsid w:val="00D135DC"/>
    <w:rsid w:val="00D1425C"/>
    <w:rsid w:val="00D15B76"/>
    <w:rsid w:val="00D15F4B"/>
    <w:rsid w:val="00D17A57"/>
    <w:rsid w:val="00D20FD5"/>
    <w:rsid w:val="00D2153A"/>
    <w:rsid w:val="00D25D68"/>
    <w:rsid w:val="00D27705"/>
    <w:rsid w:val="00D334D8"/>
    <w:rsid w:val="00D341B6"/>
    <w:rsid w:val="00D35DF8"/>
    <w:rsid w:val="00D362D9"/>
    <w:rsid w:val="00D36958"/>
    <w:rsid w:val="00D371DA"/>
    <w:rsid w:val="00D37B74"/>
    <w:rsid w:val="00D404A2"/>
    <w:rsid w:val="00D404E1"/>
    <w:rsid w:val="00D42DCA"/>
    <w:rsid w:val="00D42E0F"/>
    <w:rsid w:val="00D44F0C"/>
    <w:rsid w:val="00D45DDF"/>
    <w:rsid w:val="00D50044"/>
    <w:rsid w:val="00D52F8B"/>
    <w:rsid w:val="00D54A62"/>
    <w:rsid w:val="00D561E8"/>
    <w:rsid w:val="00D60860"/>
    <w:rsid w:val="00D63975"/>
    <w:rsid w:val="00D677E5"/>
    <w:rsid w:val="00D70E05"/>
    <w:rsid w:val="00D71721"/>
    <w:rsid w:val="00D765D7"/>
    <w:rsid w:val="00D77A09"/>
    <w:rsid w:val="00D80F1A"/>
    <w:rsid w:val="00D817B0"/>
    <w:rsid w:val="00D82170"/>
    <w:rsid w:val="00D86138"/>
    <w:rsid w:val="00D8713D"/>
    <w:rsid w:val="00D90CE8"/>
    <w:rsid w:val="00D90EA6"/>
    <w:rsid w:val="00D971D8"/>
    <w:rsid w:val="00DA1432"/>
    <w:rsid w:val="00DA6DE8"/>
    <w:rsid w:val="00DB0777"/>
    <w:rsid w:val="00DB29EC"/>
    <w:rsid w:val="00DC18CB"/>
    <w:rsid w:val="00DC5E55"/>
    <w:rsid w:val="00DD19F8"/>
    <w:rsid w:val="00DD5982"/>
    <w:rsid w:val="00DD61DB"/>
    <w:rsid w:val="00DE410F"/>
    <w:rsid w:val="00DE4814"/>
    <w:rsid w:val="00DF0D1D"/>
    <w:rsid w:val="00DF2BE0"/>
    <w:rsid w:val="00DF38B7"/>
    <w:rsid w:val="00DF46C5"/>
    <w:rsid w:val="00DF4999"/>
    <w:rsid w:val="00DF56A8"/>
    <w:rsid w:val="00E01459"/>
    <w:rsid w:val="00E0155E"/>
    <w:rsid w:val="00E03028"/>
    <w:rsid w:val="00E03A99"/>
    <w:rsid w:val="00E0416B"/>
    <w:rsid w:val="00E05587"/>
    <w:rsid w:val="00E055DC"/>
    <w:rsid w:val="00E0669C"/>
    <w:rsid w:val="00E15591"/>
    <w:rsid w:val="00E177BC"/>
    <w:rsid w:val="00E21B2B"/>
    <w:rsid w:val="00E23212"/>
    <w:rsid w:val="00E23F3B"/>
    <w:rsid w:val="00E24060"/>
    <w:rsid w:val="00E24EB0"/>
    <w:rsid w:val="00E25DDD"/>
    <w:rsid w:val="00E327A5"/>
    <w:rsid w:val="00E33B9F"/>
    <w:rsid w:val="00E345B5"/>
    <w:rsid w:val="00E34C67"/>
    <w:rsid w:val="00E35B65"/>
    <w:rsid w:val="00E3609E"/>
    <w:rsid w:val="00E37B6B"/>
    <w:rsid w:val="00E40191"/>
    <w:rsid w:val="00E42994"/>
    <w:rsid w:val="00E436A2"/>
    <w:rsid w:val="00E437B4"/>
    <w:rsid w:val="00E449CB"/>
    <w:rsid w:val="00E44F34"/>
    <w:rsid w:val="00E450AC"/>
    <w:rsid w:val="00E45E95"/>
    <w:rsid w:val="00E5104A"/>
    <w:rsid w:val="00E51C4B"/>
    <w:rsid w:val="00E5682F"/>
    <w:rsid w:val="00E56B4C"/>
    <w:rsid w:val="00E6062A"/>
    <w:rsid w:val="00E60CC1"/>
    <w:rsid w:val="00E62FCD"/>
    <w:rsid w:val="00E6428F"/>
    <w:rsid w:val="00E702BD"/>
    <w:rsid w:val="00E70799"/>
    <w:rsid w:val="00E7144E"/>
    <w:rsid w:val="00E74403"/>
    <w:rsid w:val="00E744D0"/>
    <w:rsid w:val="00E87EF9"/>
    <w:rsid w:val="00E962F5"/>
    <w:rsid w:val="00EA4B02"/>
    <w:rsid w:val="00EB1A17"/>
    <w:rsid w:val="00EB542D"/>
    <w:rsid w:val="00EB631F"/>
    <w:rsid w:val="00EB7327"/>
    <w:rsid w:val="00EB7934"/>
    <w:rsid w:val="00EB7D4A"/>
    <w:rsid w:val="00EC0B67"/>
    <w:rsid w:val="00EC2E64"/>
    <w:rsid w:val="00EC496C"/>
    <w:rsid w:val="00EC4FBC"/>
    <w:rsid w:val="00EC6AE9"/>
    <w:rsid w:val="00ED072C"/>
    <w:rsid w:val="00ED1534"/>
    <w:rsid w:val="00ED4867"/>
    <w:rsid w:val="00ED5102"/>
    <w:rsid w:val="00EE3EF8"/>
    <w:rsid w:val="00EF0F4E"/>
    <w:rsid w:val="00EF5A73"/>
    <w:rsid w:val="00EF5F5D"/>
    <w:rsid w:val="00EF61B2"/>
    <w:rsid w:val="00EF75CE"/>
    <w:rsid w:val="00F020AC"/>
    <w:rsid w:val="00F050B2"/>
    <w:rsid w:val="00F10162"/>
    <w:rsid w:val="00F11AC2"/>
    <w:rsid w:val="00F20EE1"/>
    <w:rsid w:val="00F222DD"/>
    <w:rsid w:val="00F23E17"/>
    <w:rsid w:val="00F25D85"/>
    <w:rsid w:val="00F319DC"/>
    <w:rsid w:val="00F40E3C"/>
    <w:rsid w:val="00F44037"/>
    <w:rsid w:val="00F45744"/>
    <w:rsid w:val="00F4761B"/>
    <w:rsid w:val="00F56140"/>
    <w:rsid w:val="00F60ECB"/>
    <w:rsid w:val="00F6373E"/>
    <w:rsid w:val="00F70899"/>
    <w:rsid w:val="00F71A23"/>
    <w:rsid w:val="00F71C4B"/>
    <w:rsid w:val="00F72B8B"/>
    <w:rsid w:val="00F7557A"/>
    <w:rsid w:val="00F76968"/>
    <w:rsid w:val="00F770AF"/>
    <w:rsid w:val="00F831D8"/>
    <w:rsid w:val="00F85D71"/>
    <w:rsid w:val="00F85FD1"/>
    <w:rsid w:val="00F955E3"/>
    <w:rsid w:val="00FA09B7"/>
    <w:rsid w:val="00FA0FE0"/>
    <w:rsid w:val="00FA477E"/>
    <w:rsid w:val="00FA481D"/>
    <w:rsid w:val="00FA5F37"/>
    <w:rsid w:val="00FA662B"/>
    <w:rsid w:val="00FA6FF4"/>
    <w:rsid w:val="00FB1629"/>
    <w:rsid w:val="00FB4274"/>
    <w:rsid w:val="00FB71E5"/>
    <w:rsid w:val="00FC28CC"/>
    <w:rsid w:val="00FC3740"/>
    <w:rsid w:val="00FC543F"/>
    <w:rsid w:val="00FC602B"/>
    <w:rsid w:val="00FC65F3"/>
    <w:rsid w:val="00FD0C9C"/>
    <w:rsid w:val="00FD349A"/>
    <w:rsid w:val="00FD468D"/>
    <w:rsid w:val="00FD4DA9"/>
    <w:rsid w:val="00FD5542"/>
    <w:rsid w:val="00FE168D"/>
    <w:rsid w:val="00FE4C61"/>
    <w:rsid w:val="00FE6FEE"/>
    <w:rsid w:val="00FF00BD"/>
    <w:rsid w:val="00FF62E2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">
      <o:colormenu v:ext="edit" fillcolor="none" strokecolor="none [3213]"/>
    </o:shapedefaults>
    <o:shapelayout v:ext="edit">
      <o:idmap v:ext="edit" data="1"/>
    </o:shapelayout>
  </w:shapeDefaults>
  <w:decimalSymbol w:val=","/>
  <w:listSeparator w:val=";"/>
  <w15:docId w15:val="{EB18DCD9-4852-4561-B279-A31E63BD4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18EC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B7503"/>
    <w:pPr>
      <w:keepNext/>
      <w:numPr>
        <w:numId w:val="1"/>
      </w:numPr>
      <w:spacing w:line="360" w:lineRule="auto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0"/>
    <w:next w:val="a0"/>
    <w:qFormat/>
    <w:rsid w:val="00DC18CB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qFormat/>
    <w:rsid w:val="004B106A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cs="Arial"/>
      <w:bCs/>
      <w:szCs w:val="26"/>
    </w:rPr>
  </w:style>
  <w:style w:type="paragraph" w:styleId="4">
    <w:name w:val="heading 4"/>
    <w:basedOn w:val="a0"/>
    <w:next w:val="a0"/>
    <w:qFormat/>
    <w:rsid w:val="004B7503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4B75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autoRedefine/>
    <w:qFormat/>
    <w:rsid w:val="007D6925"/>
    <w:pPr>
      <w:spacing w:before="240" w:after="60" w:line="360" w:lineRule="auto"/>
      <w:ind w:left="1152" w:hanging="1152"/>
      <w:outlineLvl w:val="5"/>
    </w:pPr>
    <w:rPr>
      <w:rFonts w:ascii="Arial" w:hAnsi="Arial"/>
      <w:i/>
      <w:sz w:val="28"/>
      <w:szCs w:val="20"/>
    </w:rPr>
  </w:style>
  <w:style w:type="paragraph" w:styleId="7">
    <w:name w:val="heading 7"/>
    <w:basedOn w:val="a0"/>
    <w:next w:val="a1"/>
    <w:autoRedefine/>
    <w:qFormat/>
    <w:rsid w:val="007D6925"/>
    <w:pPr>
      <w:spacing w:before="240" w:after="60" w:line="360" w:lineRule="auto"/>
      <w:ind w:left="1296" w:hanging="1296"/>
      <w:outlineLvl w:val="6"/>
    </w:pPr>
    <w:rPr>
      <w:rFonts w:ascii="Arial" w:hAnsi="Arial"/>
      <w:i/>
      <w:sz w:val="28"/>
      <w:szCs w:val="20"/>
    </w:rPr>
  </w:style>
  <w:style w:type="paragraph" w:styleId="8">
    <w:name w:val="heading 8"/>
    <w:basedOn w:val="a0"/>
    <w:next w:val="a1"/>
    <w:autoRedefine/>
    <w:qFormat/>
    <w:rsid w:val="007D6925"/>
    <w:pPr>
      <w:spacing w:before="240" w:after="60" w:line="360" w:lineRule="auto"/>
      <w:ind w:left="1440" w:hanging="1440"/>
      <w:outlineLvl w:val="7"/>
    </w:pPr>
    <w:rPr>
      <w:rFonts w:ascii="Arial" w:hAnsi="Arial"/>
      <w:i/>
      <w:sz w:val="28"/>
      <w:szCs w:val="20"/>
    </w:rPr>
  </w:style>
  <w:style w:type="paragraph" w:styleId="9">
    <w:name w:val="heading 9"/>
    <w:basedOn w:val="a0"/>
    <w:next w:val="a1"/>
    <w:autoRedefine/>
    <w:qFormat/>
    <w:rsid w:val="007D6925"/>
    <w:pPr>
      <w:spacing w:before="240" w:after="60" w:line="360" w:lineRule="auto"/>
      <w:ind w:left="1584" w:hanging="1584"/>
      <w:outlineLvl w:val="8"/>
    </w:pPr>
    <w:rPr>
      <w:rFonts w:ascii="Arial" w:hAnsi="Arial"/>
      <w:i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B7503"/>
    <w:rPr>
      <w:rFonts w:cs="Arial"/>
      <w:bCs/>
      <w:kern w:val="32"/>
      <w:sz w:val="28"/>
      <w:szCs w:val="32"/>
      <w:lang w:val="ru-RU" w:eastAsia="ru-RU" w:bidi="ar-SA"/>
    </w:rPr>
  </w:style>
  <w:style w:type="paragraph" w:styleId="a5">
    <w:name w:val="footer"/>
    <w:rsid w:val="00C90047"/>
    <w:pPr>
      <w:tabs>
        <w:tab w:val="center" w:pos="4677"/>
        <w:tab w:val="right" w:pos="9355"/>
      </w:tabs>
      <w:jc w:val="center"/>
    </w:pPr>
    <w:rPr>
      <w:rFonts w:ascii="Чертежный" w:hAnsi="Чертежный"/>
      <w:sz w:val="24"/>
      <w:szCs w:val="24"/>
    </w:rPr>
  </w:style>
  <w:style w:type="paragraph" w:customStyle="1" w:styleId="a">
    <w:name w:val="Маркированный"/>
    <w:basedOn w:val="a0"/>
    <w:link w:val="a6"/>
    <w:rsid w:val="00D70E05"/>
    <w:pPr>
      <w:numPr>
        <w:numId w:val="2"/>
      </w:numPr>
      <w:ind w:right="284"/>
    </w:pPr>
  </w:style>
  <w:style w:type="paragraph" w:styleId="a7">
    <w:name w:val="header"/>
    <w:basedOn w:val="a0"/>
    <w:rsid w:val="00144899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0"/>
    <w:rsid w:val="00D90EA6"/>
  </w:style>
  <w:style w:type="paragraph" w:customStyle="1" w:styleId="16">
    <w:name w:val="Штамп 16"/>
    <w:basedOn w:val="a0"/>
    <w:rsid w:val="006D7AFC"/>
    <w:pPr>
      <w:jc w:val="center"/>
    </w:pPr>
    <w:rPr>
      <w:sz w:val="32"/>
      <w:szCs w:val="32"/>
    </w:rPr>
  </w:style>
  <w:style w:type="paragraph" w:customStyle="1" w:styleId="14">
    <w:name w:val="Штамп 14"/>
    <w:basedOn w:val="a0"/>
    <w:rsid w:val="006D7AFC"/>
    <w:pPr>
      <w:jc w:val="center"/>
    </w:pPr>
    <w:rPr>
      <w:szCs w:val="32"/>
    </w:rPr>
  </w:style>
  <w:style w:type="paragraph" w:customStyle="1" w:styleId="12">
    <w:name w:val="Штамп 12"/>
    <w:basedOn w:val="a0"/>
    <w:rsid w:val="006D7AFC"/>
    <w:pPr>
      <w:jc w:val="center"/>
    </w:pPr>
    <w:rPr>
      <w:szCs w:val="32"/>
    </w:rPr>
  </w:style>
  <w:style w:type="paragraph" w:customStyle="1" w:styleId="100">
    <w:name w:val="Штамп 10"/>
    <w:basedOn w:val="a0"/>
    <w:rsid w:val="00DC5E55"/>
    <w:pPr>
      <w:jc w:val="center"/>
    </w:pPr>
    <w:rPr>
      <w:sz w:val="20"/>
      <w:szCs w:val="32"/>
    </w:rPr>
  </w:style>
  <w:style w:type="paragraph" w:customStyle="1" w:styleId="101">
    <w:name w:val="Штамп влево 10"/>
    <w:basedOn w:val="12"/>
    <w:rsid w:val="00A46437"/>
    <w:pPr>
      <w:jc w:val="left"/>
    </w:pPr>
    <w:rPr>
      <w:sz w:val="20"/>
    </w:rPr>
  </w:style>
  <w:style w:type="paragraph" w:customStyle="1" w:styleId="a9">
    <w:name w:val="Заголовок"/>
    <w:basedOn w:val="a0"/>
    <w:rsid w:val="00F76968"/>
    <w:pPr>
      <w:jc w:val="center"/>
    </w:pPr>
    <w:rPr>
      <w:sz w:val="28"/>
    </w:rPr>
  </w:style>
  <w:style w:type="paragraph" w:customStyle="1" w:styleId="aa">
    <w:name w:val="Абзац"/>
    <w:basedOn w:val="a0"/>
    <w:link w:val="ab"/>
    <w:rsid w:val="00D90EA6"/>
    <w:pPr>
      <w:ind w:left="170" w:right="170" w:firstLine="284"/>
    </w:pPr>
    <w:rPr>
      <w:szCs w:val="20"/>
    </w:rPr>
  </w:style>
  <w:style w:type="paragraph" w:customStyle="1" w:styleId="ac">
    <w:name w:val="Перечень"/>
    <w:basedOn w:val="a"/>
    <w:rsid w:val="00270984"/>
    <w:pPr>
      <w:numPr>
        <w:numId w:val="0"/>
      </w:numPr>
      <w:tabs>
        <w:tab w:val="left" w:pos="1134"/>
      </w:tabs>
      <w:ind w:left="567"/>
    </w:pPr>
  </w:style>
  <w:style w:type="paragraph" w:styleId="ad">
    <w:name w:val="Body Text"/>
    <w:basedOn w:val="a0"/>
    <w:rsid w:val="007D6925"/>
    <w:pPr>
      <w:spacing w:after="120"/>
    </w:pPr>
  </w:style>
  <w:style w:type="paragraph" w:styleId="a1">
    <w:name w:val="Body Text First Indent"/>
    <w:basedOn w:val="ad"/>
    <w:rsid w:val="007D6925"/>
    <w:pPr>
      <w:ind w:firstLine="210"/>
    </w:pPr>
  </w:style>
  <w:style w:type="paragraph" w:styleId="ae">
    <w:name w:val="Block Text"/>
    <w:basedOn w:val="a0"/>
    <w:rsid w:val="00800694"/>
    <w:pPr>
      <w:ind w:left="3600" w:right="768" w:hanging="1843"/>
      <w:jc w:val="left"/>
    </w:pPr>
    <w:rPr>
      <w:sz w:val="22"/>
      <w:szCs w:val="20"/>
    </w:rPr>
  </w:style>
  <w:style w:type="character" w:styleId="af">
    <w:name w:val="Hyperlink"/>
    <w:basedOn w:val="a2"/>
    <w:uiPriority w:val="99"/>
    <w:rsid w:val="00D0724D"/>
    <w:rPr>
      <w:rFonts w:ascii="Arial" w:hAnsi="Arial" w:cs="Arial" w:hint="default"/>
      <w:color w:val="0000FF"/>
      <w:u w:val="single"/>
    </w:rPr>
  </w:style>
  <w:style w:type="character" w:customStyle="1" w:styleId="ab">
    <w:name w:val="Абзац Знак"/>
    <w:basedOn w:val="a2"/>
    <w:link w:val="aa"/>
    <w:rsid w:val="00AC2AB9"/>
    <w:rPr>
      <w:sz w:val="24"/>
      <w:lang w:val="ru-RU" w:eastAsia="ru-RU" w:bidi="ar-SA"/>
    </w:rPr>
  </w:style>
  <w:style w:type="paragraph" w:styleId="af0">
    <w:name w:val="caption"/>
    <w:basedOn w:val="a0"/>
    <w:next w:val="a0"/>
    <w:autoRedefine/>
    <w:qFormat/>
    <w:rsid w:val="004C7B64"/>
    <w:pPr>
      <w:keepNext/>
      <w:spacing w:before="120" w:after="120"/>
    </w:pPr>
    <w:rPr>
      <w:b/>
      <w:sz w:val="28"/>
      <w:szCs w:val="20"/>
    </w:rPr>
  </w:style>
  <w:style w:type="character" w:customStyle="1" w:styleId="a6">
    <w:name w:val="Маркированный Знак"/>
    <w:basedOn w:val="a2"/>
    <w:link w:val="a"/>
    <w:rsid w:val="005105E9"/>
    <w:rPr>
      <w:sz w:val="24"/>
      <w:szCs w:val="24"/>
      <w:lang w:val="ru-RU" w:eastAsia="ru-RU" w:bidi="ar-SA"/>
    </w:rPr>
  </w:style>
  <w:style w:type="paragraph" w:styleId="11">
    <w:name w:val="toc 1"/>
    <w:basedOn w:val="a0"/>
    <w:next w:val="a0"/>
    <w:autoRedefine/>
    <w:uiPriority w:val="39"/>
    <w:rsid w:val="00A53148"/>
  </w:style>
  <w:style w:type="paragraph" w:styleId="20">
    <w:name w:val="toc 2"/>
    <w:basedOn w:val="a0"/>
    <w:next w:val="a0"/>
    <w:autoRedefine/>
    <w:uiPriority w:val="39"/>
    <w:rsid w:val="00A53148"/>
    <w:pPr>
      <w:ind w:left="240"/>
    </w:pPr>
  </w:style>
  <w:style w:type="paragraph" w:styleId="30">
    <w:name w:val="toc 3"/>
    <w:basedOn w:val="a0"/>
    <w:next w:val="a0"/>
    <w:autoRedefine/>
    <w:semiHidden/>
    <w:rsid w:val="00A53148"/>
    <w:pPr>
      <w:ind w:left="480"/>
    </w:pPr>
  </w:style>
  <w:style w:type="table" w:styleId="af1">
    <w:name w:val="Table Grid"/>
    <w:basedOn w:val="a3"/>
    <w:uiPriority w:val="39"/>
    <w:rsid w:val="006D595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0"/>
    <w:rsid w:val="00230BD7"/>
    <w:pPr>
      <w:ind w:firstLine="708"/>
      <w:jc w:val="left"/>
    </w:pPr>
  </w:style>
  <w:style w:type="paragraph" w:styleId="af3">
    <w:name w:val="List Paragraph"/>
    <w:basedOn w:val="a9"/>
    <w:uiPriority w:val="34"/>
    <w:qFormat/>
    <w:rsid w:val="00354AC7"/>
    <w:pPr>
      <w:ind w:left="567" w:right="281" w:firstLine="567"/>
      <w:jc w:val="both"/>
    </w:pPr>
    <w:rPr>
      <w:szCs w:val="28"/>
    </w:rPr>
  </w:style>
  <w:style w:type="paragraph" w:styleId="af4">
    <w:name w:val="TOC Heading"/>
    <w:basedOn w:val="1"/>
    <w:next w:val="a0"/>
    <w:uiPriority w:val="39"/>
    <w:semiHidden/>
    <w:unhideWhenUsed/>
    <w:qFormat/>
    <w:rsid w:val="00DA1432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 w:cs="Times New Roman"/>
      <w:b/>
      <w:color w:val="365F91"/>
      <w:kern w:val="0"/>
      <w:szCs w:val="28"/>
      <w:lang w:eastAsia="en-US"/>
    </w:rPr>
  </w:style>
  <w:style w:type="paragraph" w:customStyle="1" w:styleId="Twordoboz">
    <w:name w:val="Tword_oboz"/>
    <w:basedOn w:val="a0"/>
    <w:rsid w:val="00782321"/>
    <w:pPr>
      <w:jc w:val="center"/>
    </w:pPr>
    <w:rPr>
      <w:rFonts w:ascii="Arial" w:hAnsi="Arial" w:cs="Arial"/>
      <w:i/>
      <w:iCs/>
      <w:sz w:val="36"/>
      <w:szCs w:val="36"/>
    </w:rPr>
  </w:style>
  <w:style w:type="paragraph" w:customStyle="1" w:styleId="af5">
    <w:name w:val="Основной"/>
    <w:basedOn w:val="a0"/>
    <w:rsid w:val="0089759B"/>
    <w:pPr>
      <w:ind w:firstLine="851"/>
    </w:pPr>
    <w:rPr>
      <w:rFonts w:eastAsia="SimSun"/>
      <w:sz w:val="28"/>
      <w:szCs w:val="28"/>
      <w:lang w:eastAsia="ar-SA"/>
    </w:rPr>
  </w:style>
  <w:style w:type="paragraph" w:customStyle="1" w:styleId="200">
    <w:name w:val="Стиль Заголовок 2 + По левому краю Слева:  0 см Справа:  0 см Пе..."/>
    <w:basedOn w:val="2"/>
    <w:autoRedefine/>
    <w:rsid w:val="00832AC8"/>
    <w:pPr>
      <w:numPr>
        <w:numId w:val="21"/>
      </w:numPr>
      <w:suppressAutoHyphens/>
      <w:spacing w:before="240" w:after="240" w:line="240" w:lineRule="auto"/>
      <w:jc w:val="left"/>
    </w:pPr>
    <w:rPr>
      <w:rFonts w:cs="Times New Roman"/>
      <w:iCs w:val="0"/>
      <w:sz w:val="28"/>
      <w:szCs w:val="20"/>
    </w:rPr>
  </w:style>
  <w:style w:type="character" w:customStyle="1" w:styleId="spelle">
    <w:name w:val="spelle"/>
    <w:basedOn w:val="a2"/>
    <w:rsid w:val="00832AC8"/>
  </w:style>
  <w:style w:type="character" w:customStyle="1" w:styleId="apple-converted-space">
    <w:name w:val="apple-converted-space"/>
    <w:basedOn w:val="a2"/>
    <w:rsid w:val="00832AC8"/>
  </w:style>
  <w:style w:type="paragraph" w:customStyle="1" w:styleId="13">
    <w:name w:val="Цитата1"/>
    <w:basedOn w:val="a0"/>
    <w:rsid w:val="00832AC8"/>
    <w:pPr>
      <w:ind w:left="-142" w:right="-483"/>
      <w:jc w:val="left"/>
    </w:pPr>
    <w:rPr>
      <w:sz w:val="28"/>
      <w:szCs w:val="20"/>
      <w:lang w:eastAsia="ar-SA"/>
    </w:rPr>
  </w:style>
  <w:style w:type="character" w:customStyle="1" w:styleId="blk">
    <w:name w:val="blk"/>
    <w:basedOn w:val="a2"/>
    <w:rsid w:val="00A84D69"/>
  </w:style>
  <w:style w:type="paragraph" w:customStyle="1" w:styleId="21">
    <w:name w:val="Стиль2"/>
    <w:basedOn w:val="a0"/>
    <w:link w:val="22"/>
    <w:qFormat/>
    <w:rsid w:val="00E345B5"/>
    <w:pPr>
      <w:widowControl w:val="0"/>
      <w:autoSpaceDE w:val="0"/>
      <w:autoSpaceDN w:val="0"/>
      <w:adjustRightInd w:val="0"/>
      <w:spacing w:before="62" w:after="120" w:line="276" w:lineRule="auto"/>
      <w:ind w:right="-2" w:firstLine="283"/>
    </w:pPr>
    <w:rPr>
      <w:i/>
      <w:sz w:val="28"/>
      <w:szCs w:val="28"/>
    </w:rPr>
  </w:style>
  <w:style w:type="character" w:customStyle="1" w:styleId="22">
    <w:name w:val="Стиль2 Знак"/>
    <w:basedOn w:val="a2"/>
    <w:link w:val="21"/>
    <w:rsid w:val="00E345B5"/>
    <w:rPr>
      <w:i/>
      <w:sz w:val="28"/>
      <w:szCs w:val="28"/>
    </w:rPr>
  </w:style>
  <w:style w:type="paragraph" w:customStyle="1" w:styleId="af6">
    <w:name w:val="Стиль Заголовка"/>
    <w:basedOn w:val="2"/>
    <w:qFormat/>
    <w:rsid w:val="00E345B5"/>
    <w:pPr>
      <w:numPr>
        <w:ilvl w:val="0"/>
        <w:numId w:val="0"/>
      </w:numPr>
      <w:suppressAutoHyphens/>
      <w:spacing w:before="120" w:after="240" w:line="276" w:lineRule="auto"/>
      <w:ind w:left="360" w:right="-2"/>
      <w:jc w:val="both"/>
    </w:pPr>
    <w:rPr>
      <w:rFonts w:cs="Times New Roman"/>
      <w:i/>
      <w:sz w:val="28"/>
    </w:rPr>
  </w:style>
  <w:style w:type="paragraph" w:styleId="af7">
    <w:name w:val="Title"/>
    <w:basedOn w:val="a0"/>
    <w:link w:val="af8"/>
    <w:qFormat/>
    <w:rsid w:val="009B5D45"/>
    <w:pPr>
      <w:jc w:val="center"/>
    </w:pPr>
    <w:rPr>
      <w:sz w:val="28"/>
      <w:szCs w:val="20"/>
    </w:rPr>
  </w:style>
  <w:style w:type="character" w:customStyle="1" w:styleId="af8">
    <w:name w:val="Название Знак"/>
    <w:basedOn w:val="a2"/>
    <w:link w:val="af7"/>
    <w:rsid w:val="009B5D45"/>
    <w:rPr>
      <w:sz w:val="28"/>
    </w:rPr>
  </w:style>
  <w:style w:type="paragraph" w:customStyle="1" w:styleId="Default">
    <w:name w:val="Default"/>
    <w:rsid w:val="005E1F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9">
    <w:name w:val="_ТЕКСТ"/>
    <w:basedOn w:val="a0"/>
    <w:link w:val="afa"/>
    <w:qFormat/>
    <w:rsid w:val="00413989"/>
    <w:pPr>
      <w:tabs>
        <w:tab w:val="left" w:pos="142"/>
      </w:tabs>
      <w:snapToGrid w:val="0"/>
      <w:spacing w:before="120"/>
      <w:ind w:left="283" w:right="283" w:firstLine="283"/>
    </w:pPr>
    <w:rPr>
      <w:i/>
      <w:color w:val="000000"/>
      <w:sz w:val="28"/>
      <w:szCs w:val="28"/>
      <w:shd w:val="clear" w:color="auto" w:fill="FFFFFF"/>
    </w:rPr>
  </w:style>
  <w:style w:type="character" w:customStyle="1" w:styleId="afa">
    <w:name w:val="_ТЕКСТ Знак"/>
    <w:basedOn w:val="a2"/>
    <w:link w:val="af9"/>
    <w:rsid w:val="00413989"/>
    <w:rPr>
      <w:i/>
      <w:color w:val="000000"/>
      <w:sz w:val="28"/>
      <w:szCs w:val="28"/>
    </w:rPr>
  </w:style>
  <w:style w:type="paragraph" w:styleId="afb">
    <w:name w:val="No Spacing"/>
    <w:uiPriority w:val="1"/>
    <w:qFormat/>
    <w:rsid w:val="0042304F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7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2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RT\VBA\O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A003317-BDD0-4165-A82A-4EFD8D356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РД - Общие данные</vt:lpstr>
    </vt:vector>
  </TitlesOfParts>
  <Company/>
  <LinksUpToDate>false</LinksUpToDate>
  <CharactersWithSpaces>27</CharactersWithSpaces>
  <SharedDoc>false</SharedDoc>
  <HLinks>
    <vt:vector size="108" baseType="variant"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_Toc442009812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_Toc442009811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_Toc442009810</vt:lpwstr>
      </vt:variant>
      <vt:variant>
        <vt:i4>1703998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_Toc442009809</vt:lpwstr>
      </vt:variant>
      <vt:variant>
        <vt:i4>1703998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_Toc442009808</vt:lpwstr>
      </vt:variant>
      <vt:variant>
        <vt:i4>1703998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_Toc442009807</vt:lpwstr>
      </vt:variant>
      <vt:variant>
        <vt:i4>1703998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_Toc442009806</vt:lpwstr>
      </vt:variant>
      <vt:variant>
        <vt:i4>1703998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_Toc442009805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_Toc442009804</vt:lpwstr>
      </vt:variant>
      <vt:variant>
        <vt:i4>1703998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_Toc442009803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_Toc442009802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_Toc442009801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_Toc442009800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_Toc442009799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_Toc442009798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_Toc442009797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_Toc442009796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_Toc442009795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РД - Общие данные</dc:title>
  <dc:subject>Комплекс техническихсистем безопасности</dc:subject>
  <dc:creator>Андрей Николаев</dc:creator>
  <cp:lastModifiedBy>Левина Юлия Евгеньевна</cp:lastModifiedBy>
  <cp:revision>2</cp:revision>
  <cp:lastPrinted>2016-10-04T08:07:00Z</cp:lastPrinted>
  <dcterms:created xsi:type="dcterms:W3CDTF">2016-11-25T10:17:00Z</dcterms:created>
  <dcterms:modified xsi:type="dcterms:W3CDTF">2016-11-25T10:17:00Z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.ШИФР">
    <vt:lpwstr>07-09/07</vt:lpwstr>
  </property>
  <property fmtid="{D5CDD505-2E9C-101B-9397-08002B2CF9AE}" pid="3" name="2.ОБЪЕКТ">
    <vt:lpwstr>Наименование_x000d_объекта проектирования</vt:lpwstr>
  </property>
  <property fmtid="{D5CDD505-2E9C-101B-9397-08002B2CF9AE}" pid="4" name="3.СТРОЙКА">
    <vt:lpwstr>Комплекс технических_x000d_систем безопасности</vt:lpwstr>
  </property>
  <property fmtid="{D5CDD505-2E9C-101B-9397-08002B2CF9AE}" pid="5" name="4.ЧЕРТЕЖ">
    <vt:lpwstr>Общие данные</vt:lpwstr>
  </property>
  <property fmtid="{D5CDD505-2E9C-101B-9397-08002B2CF9AE}" pid="6" name="5.СТАДИЯ">
    <vt:lpwstr>РД</vt:lpwstr>
  </property>
  <property fmtid="{D5CDD505-2E9C-101B-9397-08002B2CF9AE}" pid="7" name="6.ГИП">
    <vt:lpwstr>ГИП</vt:lpwstr>
  </property>
  <property fmtid="{D5CDD505-2E9C-101B-9397-08002B2CF9AE}" pid="8" name="7.Нач.отд.">
    <vt:lpwstr>Нач. отд.</vt:lpwstr>
  </property>
  <property fmtid="{D5CDD505-2E9C-101B-9397-08002B2CF9AE}" pid="9" name="8.Н.контр.">
    <vt:lpwstr>Н. контр.</vt:lpwstr>
  </property>
  <property fmtid="{D5CDD505-2E9C-101B-9397-08002B2CF9AE}" pid="10" name="9.Проверил">
    <vt:lpwstr>Проверил</vt:lpwstr>
  </property>
  <property fmtid="{D5CDD505-2E9C-101B-9397-08002B2CF9AE}" pid="11" name="10.Разработал">
    <vt:lpwstr>Разработал</vt:lpwstr>
  </property>
  <property fmtid="{D5CDD505-2E9C-101B-9397-08002B2CF9AE}" pid="12" name="11.Дата">
    <vt:lpwstr>Дата</vt:lpwstr>
  </property>
  <property fmtid="{D5CDD505-2E9C-101B-9397-08002B2CF9AE}" pid="13" name="12.ЛИСТ">
    <vt:lpwstr>12</vt:lpwstr>
  </property>
  <property fmtid="{D5CDD505-2E9C-101B-9397-08002B2CF9AE}" pid="14" name="13.Договор">
    <vt:lpwstr>07-09/07</vt:lpwstr>
  </property>
</Properties>
</file>